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33A" w:rsidRDefault="00FF733A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MILHOUS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FF733A" w:rsidRDefault="00FF733A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St.Frideswide’s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Priory, Oxford.</w:t>
      </w:r>
    </w:p>
    <w:p w:rsidR="00FF733A" w:rsidRDefault="00FF733A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733A" w:rsidRDefault="00FF733A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43DE" w:rsidRDefault="004E43DE" w:rsidP="004E43D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4E43DE" w:rsidRDefault="004E43DE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</w:t>
      </w:r>
      <w:r>
        <w:rPr>
          <w:rFonts w:ascii="Times New Roman" w:hAnsi="Times New Roman" w:cs="Times New Roman"/>
          <w:sz w:val="24"/>
          <w:szCs w:val="24"/>
        </w:rPr>
        <w:t xml:space="preserve"> Lacy, Bishop of Exeter 1420-55 part 4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p.73)</w:t>
      </w:r>
    </w:p>
    <w:p w:rsidR="00624BA0" w:rsidRDefault="00624BA0" w:rsidP="00624B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624BA0" w:rsidRDefault="00624BA0" w:rsidP="00624B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624BA0" w:rsidRDefault="00624BA0" w:rsidP="00624B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FF733A" w:rsidRDefault="00FF733A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F733A" w:rsidRDefault="00FF733A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FF733A" w:rsidRDefault="00FF733A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p.81)</w:t>
      </w:r>
    </w:p>
    <w:p w:rsidR="008B32D9" w:rsidRDefault="008B32D9" w:rsidP="008B32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parish church of Bodmin, Cornwall.</w:t>
      </w:r>
    </w:p>
    <w:p w:rsidR="008B32D9" w:rsidRDefault="008B32D9" w:rsidP="008B32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FF733A" w:rsidRDefault="00FF733A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DD5B8A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32D9" w:rsidRDefault="008B32D9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2016</w:t>
      </w:r>
    </w:p>
    <w:p w:rsidR="00624BA0" w:rsidRPr="00FF733A" w:rsidRDefault="00624BA0" w:rsidP="00FF73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</w:p>
    <w:sectPr w:rsidR="00624BA0" w:rsidRPr="00FF73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33A" w:rsidRDefault="00FF733A" w:rsidP="00564E3C">
      <w:pPr>
        <w:spacing w:after="0" w:line="240" w:lineRule="auto"/>
      </w:pPr>
      <w:r>
        <w:separator/>
      </w:r>
    </w:p>
  </w:endnote>
  <w:endnote w:type="continuationSeparator" w:id="0">
    <w:p w:rsidR="00FF733A" w:rsidRDefault="00FF733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E43DE">
      <w:rPr>
        <w:rFonts w:ascii="Times New Roman" w:hAnsi="Times New Roman" w:cs="Times New Roman"/>
        <w:noProof/>
        <w:sz w:val="24"/>
        <w:szCs w:val="24"/>
      </w:rPr>
      <w:t>7 June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33A" w:rsidRDefault="00FF733A" w:rsidP="00564E3C">
      <w:pPr>
        <w:spacing w:after="0" w:line="240" w:lineRule="auto"/>
      </w:pPr>
      <w:r>
        <w:separator/>
      </w:r>
    </w:p>
  </w:footnote>
  <w:footnote w:type="continuationSeparator" w:id="0">
    <w:p w:rsidR="00FF733A" w:rsidRDefault="00FF733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33A"/>
    <w:rsid w:val="00372DC6"/>
    <w:rsid w:val="004E43DE"/>
    <w:rsid w:val="00564E3C"/>
    <w:rsid w:val="00624BA0"/>
    <w:rsid w:val="0064591D"/>
    <w:rsid w:val="008B32D9"/>
    <w:rsid w:val="00DD5B8A"/>
    <w:rsid w:val="00EB41B8"/>
    <w:rsid w:val="00F14DE1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9C34E"/>
  <w15:chartTrackingRefBased/>
  <w15:docId w15:val="{5449AAFB-62D7-4089-B96F-7DF557D1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2016-02-09T11:47:00Z</dcterms:created>
  <dcterms:modified xsi:type="dcterms:W3CDTF">2016-06-07T09:16:00Z</dcterms:modified>
</cp:coreProperties>
</file>